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169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1438F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1438F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1438FC" w:rsidRDefault="001438FC" w:rsidP="001438FC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br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1438FC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438FC" w:rsidRPr="00E36ADF">
              <w:rPr>
                <w:rFonts w:ascii="TH SarabunPSK" w:hAnsi="TH SarabunPSK" w:cs="TH SarabunPSK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1438FC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E36ADF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1438FC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438F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438FC" w:rsidRPr="00E36AD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นางสาวพัชรา เปลี่ยนสกุล</w:t>
            </w:r>
            <w:r w:rsidR="001438FC" w:rsidRPr="00091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1438FC" w:rsidRDefault="001438FC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E36ADF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1438F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438FC" w:rsidRPr="0044674D" w:rsidRDefault="006C7B37" w:rsidP="001438FC">
            <w:pPr>
              <w:pStyle w:val="FootnoteText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1438FC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1438FC"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1438FC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1438FC"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1438FC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</w:t>
            </w:r>
            <w:r w:rsidR="001438FC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="001438FC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1438FC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1438FC" w:rsidRPr="0044674D" w:rsidRDefault="001438FC" w:rsidP="00DE5336">
            <w:pPr>
              <w:widowControl w:val="0"/>
              <w:numPr>
                <w:ilvl w:val="0"/>
                <w:numId w:val="8"/>
              </w:numPr>
              <w:tabs>
                <w:tab w:val="clear" w:pos="1800"/>
                <w:tab w:val="num" w:pos="1760"/>
              </w:tabs>
              <w:adjustRightInd w:val="0"/>
              <w:ind w:left="0" w:firstLine="1440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1438FC" w:rsidRPr="0044674D" w:rsidRDefault="001438FC" w:rsidP="00DE5336">
            <w:pPr>
              <w:widowControl w:val="0"/>
              <w:numPr>
                <w:ilvl w:val="0"/>
                <w:numId w:val="8"/>
              </w:numPr>
              <w:tabs>
                <w:tab w:val="clear" w:pos="1800"/>
                <w:tab w:val="num" w:pos="1760"/>
              </w:tabs>
              <w:adjustRightInd w:val="0"/>
              <w:ind w:left="0" w:firstLine="1440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1438FC" w:rsidRDefault="001438FC" w:rsidP="00DE5336">
            <w:pPr>
              <w:widowControl w:val="0"/>
              <w:numPr>
                <w:ilvl w:val="0"/>
                <w:numId w:val="8"/>
              </w:numPr>
              <w:tabs>
                <w:tab w:val="clear" w:pos="1800"/>
                <w:tab w:val="num" w:pos="1760"/>
              </w:tabs>
              <w:adjustRightInd w:val="0"/>
              <w:ind w:left="0" w:firstLine="144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การดำเนินงานในรอบปีงบประมาณ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44674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18"/>
              <w:gridCol w:w="7360"/>
            </w:tblGrid>
            <w:tr w:rsidR="00A155E3" w:rsidRPr="003B7C5A" w:rsidTr="003E0B20">
              <w:trPr>
                <w:trHeight w:val="454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438FC" w:rsidRPr="003B7C5A" w:rsidTr="003E0B20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8FC" w:rsidRPr="00F108FD" w:rsidRDefault="001438FC" w:rsidP="001438F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Pr="00CF25CB" w:rsidRDefault="001438FC" w:rsidP="001438FC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1438FC" w:rsidRPr="00CF25CB" w:rsidRDefault="001438FC" w:rsidP="0059236A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1438FC" w:rsidRPr="003B7C5A" w:rsidTr="003E0B20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8FC" w:rsidRPr="00F108FD" w:rsidRDefault="001438FC" w:rsidP="001438F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Default="001438FC" w:rsidP="001438FC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438FC" w:rsidRPr="002F18D2" w:rsidRDefault="001438FC" w:rsidP="0059236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438FC" w:rsidRPr="003B7C5A" w:rsidTr="003E0B20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8FC" w:rsidRPr="00F108FD" w:rsidRDefault="001438FC" w:rsidP="001438F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Pr="00A63CCF" w:rsidRDefault="001438FC" w:rsidP="0059236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สำนัก/หน่วยงานรับผิดชอบในปีงบประมาณ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1438FC" w:rsidRPr="007D1818" w:rsidRDefault="001438FC" w:rsidP="0059236A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ทุกสำนัก/หน่วยงาน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(13 หน่วยงาน) ต้องมีการจัดทำระบบ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ที่ 2 ข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438FC" w:rsidRPr="003B7C5A" w:rsidTr="003E0B20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8FC" w:rsidRPr="00F108FD" w:rsidRDefault="001438FC" w:rsidP="001438F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Pr="00A22D60" w:rsidRDefault="001438FC" w:rsidP="0059236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</w:t>
                  </w:r>
                  <w:r w:rsidR="0059236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กระทบต่อประชาชนในปีงบประมาณ 2562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438FC" w:rsidRPr="007D1818" w:rsidRDefault="001438FC" w:rsidP="0059236A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ี่อยู่ในการครอบครองของสำนัก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1438FC" w:rsidRPr="003B7C5A" w:rsidTr="003E0B20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8FC" w:rsidRPr="00F108FD" w:rsidRDefault="001438FC" w:rsidP="001438F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Pr="00A22D60" w:rsidRDefault="001438FC" w:rsidP="0059236A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บประมาณของสำนัก/หน่วยงาน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438FC" w:rsidRPr="00E14841" w:rsidRDefault="001438FC" w:rsidP="0059236A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E5336">
        <w:trPr>
          <w:trHeight w:val="2968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438F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1438FC" w:rsidRPr="00E14841" w:rsidRDefault="001438FC" w:rsidP="001438F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1438FC" w:rsidRPr="00CF014C" w:rsidRDefault="00AE4EF8" w:rsidP="00CF014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1438FC" w:rsidRPr="003E0B20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1782" w:rsidRDefault="00F51782" w:rsidP="00CF014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CF014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Default="00F51782" w:rsidP="001438F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Default="00F51782" w:rsidP="001438F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F014C">
        <w:trPr>
          <w:trHeight w:val="2103"/>
        </w:trPr>
        <w:tc>
          <w:tcPr>
            <w:tcW w:w="9498" w:type="dxa"/>
            <w:gridSpan w:val="3"/>
          </w:tcPr>
          <w:p w:rsidR="006B0014" w:rsidRDefault="003B7C5A" w:rsidP="006B001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6B0014" w:rsidP="00AE4EF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8D5427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="008D5427" w:rsidRPr="002F1F1D">
              <w:rPr>
                <w:rFonts w:ascii="TH SarabunPSK" w:hAnsi="TH SarabunPSK" w:cs="TH SarabunPSK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เพื่อสร้างการรับรู้ สร้างความเข้าใจ และให้บริการประชาชน โดยสำนัก/หน่วยงานรับผิดชอบในปีงบประมาณ 256</w:t>
            </w:r>
            <w:r w:rsidR="008D542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8D5427" w:rsidRPr="002F1F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3 แผนงาน/โครงการ จัดแสดง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D5427" w:rsidRPr="002F1F1D">
              <w:rPr>
                <w:rFonts w:ascii="TH SarabunPSK" w:hAnsi="TH SarabunPSK" w:cs="TH SarabunPSK"/>
                <w:sz w:val="30"/>
                <w:szCs w:val="30"/>
                <w:cs/>
              </w:rPr>
              <w:t>เป็นเอกสารไว้ในศูนย์ข้อมูลข่าวสารของราชการ สกอ. และเผยแพร่อย่างเป็นปัจจุบัน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="008D5427"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3B7C5A" w:rsidRPr="003B7C5A" w:rsidTr="00CF014C">
        <w:trPr>
          <w:trHeight w:val="1247"/>
        </w:trPr>
        <w:tc>
          <w:tcPr>
            <w:tcW w:w="9498" w:type="dxa"/>
            <w:gridSpan w:val="3"/>
          </w:tcPr>
          <w:p w:rsidR="006B0014" w:rsidRDefault="003B7C5A" w:rsidP="006B001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6B0014" w:rsidRDefault="006B0014" w:rsidP="006B001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B7C5A" w:rsidRPr="003B7C5A" w:rsidTr="00CF014C">
        <w:trPr>
          <w:trHeight w:val="1247"/>
        </w:trPr>
        <w:tc>
          <w:tcPr>
            <w:tcW w:w="9498" w:type="dxa"/>
            <w:gridSpan w:val="3"/>
          </w:tcPr>
          <w:p w:rsidR="006B0014" w:rsidRDefault="00487609" w:rsidP="00DE53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6B0014" w:rsidRDefault="006B0014" w:rsidP="00DE53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F054A" w:rsidRPr="003B7C5A" w:rsidTr="00CF014C">
        <w:trPr>
          <w:trHeight w:val="1247"/>
        </w:trPr>
        <w:tc>
          <w:tcPr>
            <w:tcW w:w="9498" w:type="dxa"/>
            <w:gridSpan w:val="3"/>
          </w:tcPr>
          <w:p w:rsidR="006B0014" w:rsidRDefault="00841369" w:rsidP="006B001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6B0014" w:rsidRDefault="002F0A94" w:rsidP="006B0014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3521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7BD" w:rsidRDefault="009D27BD">
      <w:r>
        <w:separator/>
      </w:r>
    </w:p>
  </w:endnote>
  <w:endnote w:type="continuationSeparator" w:id="0">
    <w:p w:rsidR="009D27BD" w:rsidRDefault="009D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7BD" w:rsidRDefault="009D27BD">
      <w:r>
        <w:separator/>
      </w:r>
    </w:p>
  </w:footnote>
  <w:footnote w:type="continuationSeparator" w:id="0">
    <w:p w:rsidR="009D27BD" w:rsidRDefault="009D2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2205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742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2205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7427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14C572C8"/>
    <w:multiLevelType w:val="hybridMultilevel"/>
    <w:tmpl w:val="E9B8F972"/>
    <w:lvl w:ilvl="0" w:tplc="5BAC34E6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79B5657"/>
    <w:multiLevelType w:val="hybridMultilevel"/>
    <w:tmpl w:val="25D4A246"/>
    <w:lvl w:ilvl="0" w:tplc="55B2E2BE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35B1FF5"/>
    <w:multiLevelType w:val="hybridMultilevel"/>
    <w:tmpl w:val="A39C3808"/>
    <w:lvl w:ilvl="0" w:tplc="D30E711C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9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9"/>
  </w:num>
  <w:num w:numId="9">
    <w:abstractNumId w:val="3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41C21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38FC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2052"/>
    <w:rsid w:val="00235C19"/>
    <w:rsid w:val="00251664"/>
    <w:rsid w:val="002632AB"/>
    <w:rsid w:val="00266EF2"/>
    <w:rsid w:val="002847E9"/>
    <w:rsid w:val="002A4D8D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B2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55A0"/>
    <w:rsid w:val="00546DE3"/>
    <w:rsid w:val="005559B9"/>
    <w:rsid w:val="00570C71"/>
    <w:rsid w:val="0057115A"/>
    <w:rsid w:val="00572107"/>
    <w:rsid w:val="005725B6"/>
    <w:rsid w:val="0058298B"/>
    <w:rsid w:val="0059236A"/>
    <w:rsid w:val="00596721"/>
    <w:rsid w:val="005A728B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5210"/>
    <w:rsid w:val="00637718"/>
    <w:rsid w:val="00642568"/>
    <w:rsid w:val="00680463"/>
    <w:rsid w:val="00682347"/>
    <w:rsid w:val="00690952"/>
    <w:rsid w:val="006B0014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69E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D5427"/>
    <w:rsid w:val="008E45ED"/>
    <w:rsid w:val="008E67FD"/>
    <w:rsid w:val="008F2F4D"/>
    <w:rsid w:val="008F792A"/>
    <w:rsid w:val="00900054"/>
    <w:rsid w:val="00904B89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27BD"/>
    <w:rsid w:val="009D37E4"/>
    <w:rsid w:val="009D395D"/>
    <w:rsid w:val="009F1583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E4EF8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4A88"/>
    <w:rsid w:val="00C6134E"/>
    <w:rsid w:val="00C67D71"/>
    <w:rsid w:val="00C7624B"/>
    <w:rsid w:val="00CE50B1"/>
    <w:rsid w:val="00CF014C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71450"/>
    <w:rsid w:val="00D74271"/>
    <w:rsid w:val="00D816DE"/>
    <w:rsid w:val="00D849B7"/>
    <w:rsid w:val="00D91D23"/>
    <w:rsid w:val="00DA3363"/>
    <w:rsid w:val="00DA5582"/>
    <w:rsid w:val="00DC244A"/>
    <w:rsid w:val="00DE1A2C"/>
    <w:rsid w:val="00DE1AFA"/>
    <w:rsid w:val="00DE5095"/>
    <w:rsid w:val="00DE5336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BF0"/>
    <w:rsid w:val="00EC4F92"/>
    <w:rsid w:val="00EE4A33"/>
    <w:rsid w:val="00EF441F"/>
    <w:rsid w:val="00EF49EB"/>
    <w:rsid w:val="00EF594D"/>
    <w:rsid w:val="00EF751B"/>
    <w:rsid w:val="00F04C1B"/>
    <w:rsid w:val="00F06FE3"/>
    <w:rsid w:val="00F1013C"/>
    <w:rsid w:val="00F27EE1"/>
    <w:rsid w:val="00F51782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1AB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3EC77-4358-4B4C-853C-0B9BE1943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18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14</cp:revision>
  <cp:lastPrinted>2019-05-22T04:04:00Z</cp:lastPrinted>
  <dcterms:created xsi:type="dcterms:W3CDTF">2019-05-16T08:20:00Z</dcterms:created>
  <dcterms:modified xsi:type="dcterms:W3CDTF">2019-09-03T02:52:00Z</dcterms:modified>
</cp:coreProperties>
</file>